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7E8F3B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35499F">
        <w:rPr>
          <w:rFonts w:ascii="Corbel" w:hAnsi="Corbel"/>
          <w:bCs/>
          <w:i/>
        </w:rPr>
        <w:t xml:space="preserve">Załącznik nr 1.5 do Zarządzenia Rektora UR  nr </w:t>
      </w:r>
      <w:r w:rsidR="0035499F">
        <w:rPr>
          <w:rFonts w:ascii="Corbel" w:hAnsi="Corbel"/>
          <w:bCs/>
          <w:i/>
        </w:rPr>
        <w:t>7</w:t>
      </w:r>
      <w:r w:rsidRPr="00E960BB" w:rsidR="0035499F">
        <w:rPr>
          <w:rFonts w:ascii="Corbel" w:hAnsi="Corbel"/>
          <w:bCs/>
          <w:i/>
        </w:rPr>
        <w:t>/20</w:t>
      </w:r>
      <w:r w:rsidR="0035499F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AF42ED" w:rsidRDefault="0071620A" w14:paraId="2DC375D6" w14:textId="3BA5CA9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F42ED">
        <w:rPr>
          <w:rFonts w:ascii="Corbel" w:hAnsi="Corbel"/>
          <w:i/>
          <w:smallCaps/>
          <w:sz w:val="24"/>
          <w:szCs w:val="24"/>
        </w:rPr>
        <w:t>2024-2029</w:t>
      </w:r>
      <w:r w:rsidR="00EA4832">
        <w:rPr>
          <w:rFonts w:ascii="Corbel" w:hAnsi="Corbel"/>
          <w:i/>
          <w:sz w:val="24"/>
          <w:szCs w:val="24"/>
        </w:rPr>
        <w:t xml:space="preserve">             </w:t>
      </w:r>
      <w:r w:rsidR="00AF42ED">
        <w:rPr>
          <w:rFonts w:ascii="Corbel" w:hAnsi="Corbel"/>
          <w:i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2365050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36E4E">
        <w:rPr>
          <w:rFonts w:ascii="Corbel" w:hAnsi="Corbel"/>
          <w:sz w:val="20"/>
          <w:szCs w:val="20"/>
        </w:rPr>
        <w:t>20</w:t>
      </w:r>
      <w:r w:rsidR="00AF42ED">
        <w:rPr>
          <w:rFonts w:ascii="Corbel" w:hAnsi="Corbel"/>
          <w:sz w:val="20"/>
          <w:szCs w:val="20"/>
        </w:rPr>
        <w:t>25</w:t>
      </w:r>
      <w:r w:rsidR="00836E4E">
        <w:rPr>
          <w:rFonts w:ascii="Corbel" w:hAnsi="Corbel"/>
          <w:sz w:val="20"/>
          <w:szCs w:val="20"/>
        </w:rPr>
        <w:t>/20</w:t>
      </w:r>
      <w:r w:rsidR="00002036">
        <w:rPr>
          <w:rFonts w:ascii="Corbel" w:hAnsi="Corbel"/>
          <w:sz w:val="20"/>
          <w:szCs w:val="20"/>
        </w:rPr>
        <w:t>2</w:t>
      </w:r>
      <w:r w:rsidR="00AF42ED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1BC49C35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1BC49C35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B346E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1BC49C35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1BC49C35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1BC49C35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06B04A39" w14:textId="28C575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1BC49C35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1BC49C35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1BC49C35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E1CD5" w14:paraId="1AB6EC5B" w14:textId="25589B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3997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1BC49C35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1F2815B7" w14:textId="6166AF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1BC49C35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B35DF" w14:paraId="5C86215F" w14:textId="39100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1BC49C35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3B59A9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1BC49C35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B1C1254" w:rsidRDefault="00CE1005" w14:paraId="6E41D121" w14:textId="7904892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B1C1254" w:rsidR="5BA28CAC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3B1C1254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3B1C1254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3B1C1254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1BC49C35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1BC49C35" w:rsidRDefault="0085747A" w14:paraId="67803155" w14:textId="0E0D7476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noProof w:val="0"/>
                <w:lang w:val="pl-PL"/>
              </w:rPr>
            </w:pPr>
            <w:r w:rsidRPr="1BC49C35" w:rsidR="37411D8D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dr Wojciech Motyka, dr Janusz Boczar, mgr Aneta</w:t>
            </w:r>
            <w:r w:rsidRPr="1BC49C35" w:rsidR="37411D8D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 </w:t>
            </w:r>
            <w:r w:rsidRPr="1BC49C35" w:rsidR="37411D8D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Ku</w:t>
            </w:r>
            <w:r w:rsidRPr="1BC49C35" w:rsidR="37411D8D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t</w:t>
            </w: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75AF251D" w14:textId="44FA9A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5B2FC8C3" w14:textId="70A939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B1740B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836E4E" w14:paraId="4E1A307C" w14:textId="4D11033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B6355" w:rsidP="009C54AE" w:rsidRDefault="0085747A" w14:paraId="67849E8C" w14:textId="65C340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A23F0D" w:rsidRDefault="00E04D8F" w14:paraId="298D91CD" w14:textId="3ED77F5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0E8A2C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65E83A1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190A08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30485DBC" w14:textId="67EB1E41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028A7179" w14:textId="687B6B0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6232B29C" w14:textId="79730E19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A23F0D" w:rsidRDefault="00AC5B20" w14:paraId="2E413D56" w14:textId="54676D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AC5B20" w:rsidTr="00923D7D" w14:paraId="0D6B39B4" w14:textId="77777777">
        <w:tc>
          <w:tcPr>
            <w:tcW w:w="851" w:type="dxa"/>
            <w:vAlign w:val="center"/>
          </w:tcPr>
          <w:p w:rsidR="00AC5B20" w:rsidP="009C54AE" w:rsidRDefault="00AC5B20" w14:paraId="3A1491BD" w14:textId="659158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AC5B20" w:rsidP="00A23F0D" w:rsidRDefault="00AC5B20" w14:paraId="4227D6E0" w14:textId="4EFF2A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E04D8F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E04D8F" w:rsidTr="00E04D8F" w14:paraId="516B3994" w14:textId="77777777">
        <w:tc>
          <w:tcPr>
            <w:tcW w:w="1021" w:type="dxa"/>
          </w:tcPr>
          <w:p w:rsidRPr="009C54AE" w:rsidR="00E04D8F" w:rsidP="00F3370B" w:rsidRDefault="00E04D8F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8E5203" w:rsidR="00E04D8F" w:rsidP="0017511F" w:rsidRDefault="008E5203" w14:paraId="32D0B44C" w14:textId="44F2A13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</w:tcPr>
          <w:p w:rsidR="00836E4E" w:rsidP="00836E4E" w:rsidRDefault="00836E4E" w14:paraId="20B41C0F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1497FDDB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9C54AE" w:rsidR="00E04D8F" w:rsidP="00836E4E" w:rsidRDefault="00E04D8F" w14:paraId="0BA198AF" w14:textId="232CB2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E04D8F" w:rsidTr="00E04D8F" w14:paraId="2FD343A7" w14:textId="77777777">
        <w:tc>
          <w:tcPr>
            <w:tcW w:w="1021" w:type="dxa"/>
          </w:tcPr>
          <w:p w:rsidRPr="009C54AE" w:rsidR="00E04D8F" w:rsidP="00F3370B" w:rsidRDefault="00E04D8F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E04D8F" w:rsidP="0017511F" w:rsidRDefault="008E5203" w14:paraId="789A51EB" w14:textId="10A5384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</w:tcPr>
          <w:p w:rsidR="00836E4E" w:rsidP="00836E4E" w:rsidRDefault="00836E4E" w14:paraId="38A53A3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35B68CB2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4BB5D59D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5FED0705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E04D8F" w:rsidP="00836E4E" w:rsidRDefault="00E04D8F" w14:paraId="53459789" w14:textId="04CF348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E04D8F" w:rsidTr="00E04D8F" w14:paraId="4F246620" w14:textId="77777777">
        <w:tc>
          <w:tcPr>
            <w:tcW w:w="1021" w:type="dxa"/>
          </w:tcPr>
          <w:p w:rsidRPr="009C54AE" w:rsidR="00E04D8F" w:rsidP="00F3370B" w:rsidRDefault="00E04D8F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E04D8F" w:rsidP="0017511F" w:rsidRDefault="00CF634F" w14:paraId="6AAE6146" w14:textId="7B6C72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 w:rsid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zabawach rytmiczno-umuzykalniających;</w:t>
            </w:r>
          </w:p>
        </w:tc>
        <w:tc>
          <w:tcPr>
            <w:tcW w:w="1865" w:type="dxa"/>
          </w:tcPr>
          <w:p w:rsidRPr="00B76321" w:rsidR="00E04D8F" w:rsidP="00836E4E" w:rsidRDefault="00E04D8F" w14:paraId="3ED6BD2E" w14:textId="0E338EEC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9C54AE" w:rsidR="00CF634F" w:rsidTr="00E04D8F" w14:paraId="676F9B16" w14:textId="77777777">
        <w:tc>
          <w:tcPr>
            <w:tcW w:w="1021" w:type="dxa"/>
          </w:tcPr>
          <w:p w:rsidRPr="009C54AE" w:rsidR="00CF634F" w:rsidP="00F3370B" w:rsidRDefault="00B76321" w14:paraId="4B9942D0" w14:textId="7F807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CF634F" w:rsidP="0017511F" w:rsidRDefault="00CF634F" w14:paraId="51A4FFDA" w14:textId="2C7E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muzycznego przez dziecko lub ucznia;</w:t>
            </w:r>
          </w:p>
        </w:tc>
        <w:tc>
          <w:tcPr>
            <w:tcW w:w="1865" w:type="dxa"/>
          </w:tcPr>
          <w:p w:rsidRPr="00775DBB" w:rsidR="00CF634F" w:rsidP="00836E4E" w:rsidRDefault="00CF634F" w14:paraId="272A5C5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  <w:p w:rsidRPr="00775DBB" w:rsidR="00CF634F" w:rsidP="00836E4E" w:rsidRDefault="00CF634F" w14:paraId="41F82350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</w:tc>
      </w:tr>
      <w:tr w:rsidRPr="009C54AE" w:rsidR="00CF634F" w:rsidTr="00E04D8F" w14:paraId="7109036C" w14:textId="77777777">
        <w:tc>
          <w:tcPr>
            <w:tcW w:w="1021" w:type="dxa"/>
          </w:tcPr>
          <w:p w:rsidRPr="009C54AE" w:rsidR="00CF634F" w:rsidP="00F3370B" w:rsidRDefault="00B76321" w14:paraId="24E689AF" w14:textId="28EDE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CF634F" w:rsidP="0017511F" w:rsidRDefault="00CF634F" w14:paraId="3B3CD365" w14:textId="4268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zainteresowania się dziełem muzycznym;</w:t>
            </w:r>
          </w:p>
        </w:tc>
        <w:tc>
          <w:tcPr>
            <w:tcW w:w="1865" w:type="dxa"/>
          </w:tcPr>
          <w:p w:rsidRPr="00775DBB" w:rsidR="00CF634F" w:rsidP="00836E4E" w:rsidRDefault="00B76321" w14:paraId="278694D9" w14:textId="657680AE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9C54AE" w:rsidR="00CF634F" w:rsidTr="00E04D8F" w14:paraId="42706AB2" w14:textId="77777777">
        <w:tc>
          <w:tcPr>
            <w:tcW w:w="1021" w:type="dxa"/>
          </w:tcPr>
          <w:p w:rsidRPr="009C54AE" w:rsidR="00CF634F" w:rsidP="00F3370B" w:rsidRDefault="00B76321" w14:paraId="7F166E20" w14:textId="429A6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CF634F" w:rsidP="0017511F" w:rsidRDefault="00CF634F" w14:paraId="1A8BBAA3" w14:textId="5B6B675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</w:tcPr>
          <w:p w:rsidRPr="00775DBB" w:rsidR="00CF634F" w:rsidP="00836E4E" w:rsidRDefault="00B76321" w14:paraId="7D83C02D" w14:textId="01C7DEDD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9C54AE" w:rsidR="00E04D8F" w:rsidTr="00E04D8F" w14:paraId="5410A8A2" w14:textId="77777777">
        <w:tc>
          <w:tcPr>
            <w:tcW w:w="1021" w:type="dxa"/>
          </w:tcPr>
          <w:p w:rsidRPr="009C54AE" w:rsidR="00E04D8F" w:rsidP="00F3370B" w:rsidRDefault="00B76321" w14:paraId="19A5A8B7" w14:textId="546AC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E04D8F" w:rsidP="0017511F" w:rsidRDefault="00E04D8F" w14:paraId="0346300E" w14:textId="71626F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</w:tcPr>
          <w:p w:rsidR="00836E4E" w:rsidP="00836E4E" w:rsidRDefault="00836E4E" w14:paraId="1889B218" w14:textId="77777777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B76321" w:rsidR="00E04D8F" w:rsidP="00836E4E" w:rsidRDefault="00E04D8F" w14:paraId="36AE3414" w14:textId="376C5F9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EB6355" w:rsidP="009C54AE" w:rsidRDefault="00EB6355" w14:paraId="0ED39EE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836E4E" w:rsidR="00675843" w:rsidP="00836E4E" w:rsidRDefault="0085747A" w14:paraId="1F78AE2D" w14:textId="6DDA83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17511F" w:rsidRDefault="00AC5B20" w14:paraId="6ABECCE5" w14:textId="431CA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AC5B20" w:rsidTr="0024338E" w14:paraId="5C504BBE" w14:textId="77777777">
        <w:tc>
          <w:tcPr>
            <w:tcW w:w="9639" w:type="dxa"/>
          </w:tcPr>
          <w:p w:rsidRPr="009C54AE" w:rsidR="00AC5B20" w:rsidP="0017511F" w:rsidRDefault="00AC5B20" w14:paraId="71E43EF6" w14:textId="68F507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034F1B" w:rsidR="00AC5B20" w:rsidTr="0024338E" w14:paraId="52EEDB25" w14:textId="77777777">
        <w:tc>
          <w:tcPr>
            <w:tcW w:w="9639" w:type="dxa"/>
          </w:tcPr>
          <w:p w:rsidRPr="00034F1B" w:rsidR="00AC5B20" w:rsidP="0017511F" w:rsidRDefault="00AC5B20" w14:paraId="0F7692EA" w14:textId="05262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836E4E" w:rsidR="0085747A" w:rsidP="00836E4E" w:rsidRDefault="0085747A" w14:paraId="010AEF39" w14:textId="4DF20B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C5B20" w:rsidTr="009A23C8" w14:paraId="5DD97688" w14:textId="77777777">
        <w:tc>
          <w:tcPr>
            <w:tcW w:w="9520" w:type="dxa"/>
          </w:tcPr>
          <w:p w:rsidRPr="007C235F" w:rsidR="00AC5B20" w:rsidP="0017511F" w:rsidRDefault="00AC5B20" w14:paraId="2B32FB25" w14:textId="49B00C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AC5B20" w:rsidTr="009A23C8" w14:paraId="2EA8EAD0" w14:textId="77777777">
        <w:tc>
          <w:tcPr>
            <w:tcW w:w="9520" w:type="dxa"/>
          </w:tcPr>
          <w:p w:rsidRPr="007C235F" w:rsidR="00AC5B20" w:rsidP="0017511F" w:rsidRDefault="00AC5B20" w14:paraId="7AA5332B" w14:textId="01E7DD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AC5B20" w:rsidTr="009A23C8" w14:paraId="6F3157FC" w14:textId="77777777">
        <w:tc>
          <w:tcPr>
            <w:tcW w:w="9520" w:type="dxa"/>
          </w:tcPr>
          <w:p w:rsidRPr="007C235F" w:rsidR="00AC5B20" w:rsidP="0017511F" w:rsidRDefault="00AC5B20" w14:paraId="21450083" w14:textId="372A61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AC5B20" w:rsidTr="009A23C8" w14:paraId="7A2F144D" w14:textId="77777777">
        <w:tc>
          <w:tcPr>
            <w:tcW w:w="9520" w:type="dxa"/>
          </w:tcPr>
          <w:p w:rsidRPr="007C235F" w:rsidR="00AC5B20" w:rsidP="0017511F" w:rsidRDefault="00AC5B20" w14:paraId="29389168" w14:textId="6FF312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Ruch przy muzyce. Metoda E. J. Dalcroza. Elementy rytmiki dalcrozowskiej, taktowanie, kroki rytmiczne, realizacja ruchem elementów muzycznych, zabawy i ćwiczenia przy muzyce.</w:t>
            </w:r>
          </w:p>
        </w:tc>
      </w:tr>
      <w:tr w:rsidRPr="009C54AE" w:rsidR="00AC5B20" w:rsidTr="009A23C8" w14:paraId="320C7EED" w14:textId="77777777">
        <w:tc>
          <w:tcPr>
            <w:tcW w:w="9520" w:type="dxa"/>
          </w:tcPr>
          <w:p w:rsidRPr="007C235F" w:rsidR="00AC5B20" w:rsidP="0017511F" w:rsidRDefault="00AC5B20" w14:paraId="7B2ABFC9" w14:textId="5B0D4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EB6355" w:rsidTr="00B1740B" w14:paraId="0079EEEF" w14:textId="77777777">
        <w:tc>
          <w:tcPr>
            <w:tcW w:w="1962" w:type="dxa"/>
          </w:tcPr>
          <w:p w:rsidRPr="009C54AE" w:rsidR="00EB6355" w:rsidP="00DC49AA" w:rsidRDefault="00EB6355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B1740B" w:rsidR="00EB6355" w:rsidP="00B1740B" w:rsidRDefault="00EB6355" w14:paraId="25C3BB59" w14:textId="586BA6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08769A" w14:paraId="60F70B50" w14:textId="011EAB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EB6355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EB6355" w:rsidTr="00EB6355" w14:paraId="08CCAAC0" w14:textId="77777777">
        <w:tc>
          <w:tcPr>
            <w:tcW w:w="1962" w:type="dxa"/>
            <w:vAlign w:val="center"/>
          </w:tcPr>
          <w:p w:rsidRPr="009C54AE" w:rsidR="00EB6355" w:rsidP="00EB6355" w:rsidRDefault="00EB6355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1740B" w:rsidR="00EB6355" w:rsidP="00B1740B" w:rsidRDefault="00EB6355" w14:paraId="22A031BB" w14:textId="242B5B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940C0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76A0904C" w14:textId="31D12C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6CB17010" w14:textId="77777777">
        <w:tc>
          <w:tcPr>
            <w:tcW w:w="1962" w:type="dxa"/>
          </w:tcPr>
          <w:p w:rsidRPr="009C54AE" w:rsidR="00EB6355" w:rsidP="00DC49AA" w:rsidRDefault="00EB6355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B1740B" w:rsidR="00EB6355" w:rsidP="00B1740B" w:rsidRDefault="00EB6355" w14:paraId="5C99C474" w14:textId="5D0C12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2128CD5" w14:textId="30C9C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2DFF2AAB" w14:textId="77777777">
        <w:tc>
          <w:tcPr>
            <w:tcW w:w="1962" w:type="dxa"/>
          </w:tcPr>
          <w:p w:rsidRPr="009C54AE" w:rsidR="00EB6355" w:rsidP="00DC49AA" w:rsidRDefault="00EB6355" w14:paraId="1CF866DD" w14:textId="3114C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1740B" w:rsidR="00EB6355" w:rsidP="00B1740B" w:rsidRDefault="00EB6355" w14:paraId="008EE0AA" w14:textId="28AED4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044D8BF7" w14:textId="1BC688C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0E48CBC1" w14:textId="77777777">
        <w:tc>
          <w:tcPr>
            <w:tcW w:w="1962" w:type="dxa"/>
          </w:tcPr>
          <w:p w:rsidR="00EB6355" w:rsidP="00DC49AA" w:rsidRDefault="00EB6355" w14:paraId="7A724C87" w14:textId="0F88E5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B1740B" w:rsidR="00EB6355" w:rsidP="00B1740B" w:rsidRDefault="00EB6355" w14:paraId="0DEEC318" w14:textId="19E714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BBF205A" w14:textId="1BC40AB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5389FA8D" w14:textId="77777777">
        <w:tc>
          <w:tcPr>
            <w:tcW w:w="1962" w:type="dxa"/>
          </w:tcPr>
          <w:p w:rsidR="00EB6355" w:rsidP="00DC49AA" w:rsidRDefault="00EB6355" w14:paraId="49F653D9" w14:textId="11E08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B1740B" w:rsidR="00EB6355" w:rsidP="00B1740B" w:rsidRDefault="00EB6355" w14:paraId="09FB9243" w14:textId="54F86B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326D36F" w14:textId="482CF36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42DC111A" w14:textId="77777777">
        <w:tc>
          <w:tcPr>
            <w:tcW w:w="1962" w:type="dxa"/>
          </w:tcPr>
          <w:p w:rsidR="00EB6355" w:rsidP="00DC49AA" w:rsidRDefault="00EB6355" w14:paraId="49FBCFF0" w14:textId="6E0A9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B1740B" w:rsidR="00EB6355" w:rsidP="00B1740B" w:rsidRDefault="00EB6355" w14:paraId="5C64FD5B" w14:textId="3F0FF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29587DBA" w14:textId="2881DE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B6355" w:rsidP="009C54AE" w:rsidRDefault="00EB6355" w14:paraId="2E99B0C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EB6355" w:rsidP="00EB6355" w:rsidRDefault="00EB6355" w14:paraId="32F9F9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EB6355" w:rsidP="00EB6355" w:rsidRDefault="00EB6355" w14:paraId="3AF4D8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EB6355" w:rsidP="00EB6355" w:rsidRDefault="00EB6355" w14:paraId="5E0F63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EB6355" w:rsidP="00EB6355" w:rsidRDefault="00EB6355" w14:paraId="0F7B17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EB6355" w:rsidP="00EB6355" w:rsidRDefault="00EB6355" w14:paraId="0040A3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EB6355" w:rsidP="00EB6355" w:rsidRDefault="00EB6355" w14:paraId="4AC29D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EB6355" w:rsidP="00EB6355" w:rsidRDefault="00EB6355" w14:paraId="272F37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EB6355" w:rsidP="00EB6355" w:rsidRDefault="00EB6355" w14:paraId="5971EA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EB6355" w:rsidP="00EB6355" w:rsidRDefault="00EB6355" w14:paraId="024942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B6355" w:rsidP="00EB6355" w:rsidRDefault="00EB6355" w14:paraId="4F941F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EB6355" w:rsidRDefault="00EB6355" w14:paraId="573DB492" w14:textId="008706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zajęć muzycznych dla grupy przedszkolnej  lub  klasy I-III,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3B1C1254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B1C1254" w14:paraId="6F3B4F60" w14:textId="77777777">
        <w:tc>
          <w:tcPr>
            <w:tcW w:w="4962" w:type="dxa"/>
            <w:tcMar/>
          </w:tcPr>
          <w:p w:rsidRPr="009C54AE" w:rsidR="0085747A" w:rsidP="0035499F" w:rsidRDefault="00C61DC5" w14:paraId="7818EC50" w14:textId="57DBC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08769A" w:rsidRDefault="00AC5B20" w14:paraId="6F2EBDFC" w14:textId="54F8B1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3B1C1254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3BBCE1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1C125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B1C1254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08769A" w:rsidRDefault="00836BB1" w14:paraId="72FAD5A0" w14:textId="7D434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1C1254" w:rsidR="511D86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3B1C1254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DB35DF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0246F2" w14:paraId="76DD4D52" w14:textId="7F7CA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1C1254" w:rsidR="000246F2">
              <w:rPr>
                <w:rFonts w:ascii="Corbel" w:hAnsi="Corbel"/>
                <w:sz w:val="24"/>
                <w:szCs w:val="24"/>
              </w:rPr>
              <w:t>4</w:t>
            </w:r>
            <w:r w:rsidRPr="3B1C1254" w:rsidR="222FC1F4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DB35DF" w:rsidRDefault="00AC5B20" w14:paraId="45A99C75" w14:textId="3BFC46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Pr="009C54AE" w:rsidR="00DC49AA" w:rsidP="00DB35DF" w:rsidRDefault="000246F2" w14:paraId="321FFC41" w14:textId="5662D4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3B1C1254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DB35DF" w:rsidRDefault="000246F2" w14:paraId="343BD05C" w14:textId="01CCBD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3B1C1254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DB35DF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17511F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7E1CC4" w:rsidP="0017511F" w:rsidRDefault="007E1CC4" w14:paraId="1BDEE9C6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51BB0827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0F3494F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6F44791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30E53BC5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7E1CC4" w:rsidP="0017511F" w:rsidRDefault="007E1CC4" w14:paraId="6532D00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Burowska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7E1CC4" w:rsidP="0017511F" w:rsidRDefault="007E1CC4" w14:paraId="69647A9B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Przychodzińska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7E1CC4" w:rsidP="0017511F" w:rsidRDefault="007E1CC4" w14:paraId="4EC07E2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7E1CC4" w:rsidP="0017511F" w:rsidRDefault="007E1CC4" w14:paraId="49B36818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7E1CC4" w:rsidP="0017511F" w:rsidRDefault="007E1CC4" w14:paraId="02AD2BB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7E1CC4" w:rsidP="0017511F" w:rsidRDefault="007E1CC4" w14:paraId="48732B3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Przychodzińska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7E1CC4" w:rsidP="0017511F" w:rsidRDefault="007E1CC4" w14:paraId="054E33CE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Przychodzińska-Kaciczak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7E1CC4" w:rsidP="0017511F" w:rsidRDefault="007E1CC4" w14:paraId="2426274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="007E1CC4" w:rsidP="0017511F" w:rsidRDefault="007E1CC4" w14:paraId="66BC8BA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Smoczyńska-Nachtman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7E1CC4" w:rsidR="007328D8" w:rsidP="0017511F" w:rsidRDefault="007E1CC4" w14:paraId="7612C321" w14:textId="6A476C59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Smoczyńska-Nachtman U.,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17511F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7E1CC4" w:rsidP="0017511F" w:rsidRDefault="007E1CC4" w14:paraId="025D8AB4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599ECC18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3C08911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7E1CC4" w:rsidP="0017511F" w:rsidRDefault="007E1CC4" w14:paraId="2FB3A83A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7E1CC4" w:rsidR="007E1CC4" w:rsidP="0017511F" w:rsidRDefault="007E1CC4" w14:paraId="1A4996B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7E1CC4" w:rsidR="007328D8" w:rsidP="0017511F" w:rsidRDefault="007E1CC4" w14:paraId="277EDFCE" w14:textId="14285FB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3C6" w:rsidP="00C16ABF" w:rsidRDefault="005143C6" w14:paraId="5CA4103C" w14:textId="77777777">
      <w:pPr>
        <w:spacing w:after="0" w:line="240" w:lineRule="auto"/>
      </w:pPr>
      <w:r>
        <w:separator/>
      </w:r>
    </w:p>
  </w:endnote>
  <w:endnote w:type="continuationSeparator" w:id="0">
    <w:p w:rsidR="005143C6" w:rsidP="00C16ABF" w:rsidRDefault="005143C6" w14:paraId="7D00BC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3C6" w:rsidP="00C16ABF" w:rsidRDefault="005143C6" w14:paraId="4EA6C1FD" w14:textId="77777777">
      <w:pPr>
        <w:spacing w:after="0" w:line="240" w:lineRule="auto"/>
      </w:pPr>
      <w:r>
        <w:separator/>
      </w:r>
    </w:p>
  </w:footnote>
  <w:footnote w:type="continuationSeparator" w:id="0">
    <w:p w:rsidR="005143C6" w:rsidP="00C16ABF" w:rsidRDefault="005143C6" w14:paraId="620556C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1E2A"/>
    <w:rsid w:val="00002036"/>
    <w:rsid w:val="000048FD"/>
    <w:rsid w:val="000077B4"/>
    <w:rsid w:val="00015B8F"/>
    <w:rsid w:val="00022ECE"/>
    <w:rsid w:val="000246F2"/>
    <w:rsid w:val="00042A51"/>
    <w:rsid w:val="00042D2E"/>
    <w:rsid w:val="00044C82"/>
    <w:rsid w:val="00070ED6"/>
    <w:rsid w:val="000742DC"/>
    <w:rsid w:val="00084C12"/>
    <w:rsid w:val="0008769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CD5"/>
    <w:rsid w:val="000F1C57"/>
    <w:rsid w:val="000F22CC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1F"/>
    <w:rsid w:val="00176083"/>
    <w:rsid w:val="001770C7"/>
    <w:rsid w:val="001850A8"/>
    <w:rsid w:val="00192F37"/>
    <w:rsid w:val="001A70D2"/>
    <w:rsid w:val="001D657B"/>
    <w:rsid w:val="001D7B54"/>
    <w:rsid w:val="001E0209"/>
    <w:rsid w:val="001E41B5"/>
    <w:rsid w:val="001E6A4D"/>
    <w:rsid w:val="001F2CA2"/>
    <w:rsid w:val="002144C0"/>
    <w:rsid w:val="0022477D"/>
    <w:rsid w:val="002278A9"/>
    <w:rsid w:val="002336F9"/>
    <w:rsid w:val="0024028F"/>
    <w:rsid w:val="00243B17"/>
    <w:rsid w:val="00244ABC"/>
    <w:rsid w:val="002755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06"/>
    <w:rsid w:val="00346FE9"/>
    <w:rsid w:val="0034759A"/>
    <w:rsid w:val="003503F6"/>
    <w:rsid w:val="003530DD"/>
    <w:rsid w:val="0035499F"/>
    <w:rsid w:val="00357766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F1551"/>
    <w:rsid w:val="004F55A3"/>
    <w:rsid w:val="0050496F"/>
    <w:rsid w:val="00513B6F"/>
    <w:rsid w:val="005143C6"/>
    <w:rsid w:val="0051738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A60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1CC4"/>
    <w:rsid w:val="007F1652"/>
    <w:rsid w:val="007F4155"/>
    <w:rsid w:val="00814742"/>
    <w:rsid w:val="0081554D"/>
    <w:rsid w:val="0081707E"/>
    <w:rsid w:val="00836BB1"/>
    <w:rsid w:val="00836E4E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203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2512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3F0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B20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AF42ED"/>
    <w:rsid w:val="00B06142"/>
    <w:rsid w:val="00B135B1"/>
    <w:rsid w:val="00B1740B"/>
    <w:rsid w:val="00B3130B"/>
    <w:rsid w:val="00B40ADB"/>
    <w:rsid w:val="00B43B77"/>
    <w:rsid w:val="00B43E80"/>
    <w:rsid w:val="00B607DB"/>
    <w:rsid w:val="00B630F9"/>
    <w:rsid w:val="00B66529"/>
    <w:rsid w:val="00B75946"/>
    <w:rsid w:val="00B76321"/>
    <w:rsid w:val="00B8056E"/>
    <w:rsid w:val="00B819C8"/>
    <w:rsid w:val="00B82308"/>
    <w:rsid w:val="00B90885"/>
    <w:rsid w:val="00BA41A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634F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2A77"/>
    <w:rsid w:val="00DA2114"/>
    <w:rsid w:val="00DA6B79"/>
    <w:rsid w:val="00DB35DF"/>
    <w:rsid w:val="00DC49AA"/>
    <w:rsid w:val="00DC6A10"/>
    <w:rsid w:val="00DE09C0"/>
    <w:rsid w:val="00DE4019"/>
    <w:rsid w:val="00DE4A14"/>
    <w:rsid w:val="00DF320D"/>
    <w:rsid w:val="00DF71C8"/>
    <w:rsid w:val="00E04D8F"/>
    <w:rsid w:val="00E129B8"/>
    <w:rsid w:val="00E21E7D"/>
    <w:rsid w:val="00E22FBC"/>
    <w:rsid w:val="00E24BF5"/>
    <w:rsid w:val="00E25338"/>
    <w:rsid w:val="00E350D9"/>
    <w:rsid w:val="00E51E44"/>
    <w:rsid w:val="00E574C3"/>
    <w:rsid w:val="00E63348"/>
    <w:rsid w:val="00E73DF3"/>
    <w:rsid w:val="00E77E88"/>
    <w:rsid w:val="00E8107D"/>
    <w:rsid w:val="00E960BB"/>
    <w:rsid w:val="00EA2074"/>
    <w:rsid w:val="00EA4832"/>
    <w:rsid w:val="00EA4E9D"/>
    <w:rsid w:val="00EB6355"/>
    <w:rsid w:val="00EC4899"/>
    <w:rsid w:val="00ED03AB"/>
    <w:rsid w:val="00ED32D2"/>
    <w:rsid w:val="00EE32DE"/>
    <w:rsid w:val="00EE5457"/>
    <w:rsid w:val="00EE57C2"/>
    <w:rsid w:val="00F070AB"/>
    <w:rsid w:val="00F17567"/>
    <w:rsid w:val="00F27A7B"/>
    <w:rsid w:val="00F3370B"/>
    <w:rsid w:val="00F526AF"/>
    <w:rsid w:val="00F617C3"/>
    <w:rsid w:val="00F7066B"/>
    <w:rsid w:val="00F8399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BC49C35"/>
    <w:rsid w:val="222FC1F4"/>
    <w:rsid w:val="37411D8D"/>
    <w:rsid w:val="3B1C1254"/>
    <w:rsid w:val="511D862F"/>
    <w:rsid w:val="5BA28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0E73124F-69BD-41F9-BD2A-20A98A7AE5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E1CC4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493E0C-2E1F-48C3-A4C8-D6BAB5E484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4644B4-33D1-48C6-8CC1-AEC88B631AA6}"/>
</file>

<file path=customXml/itemProps3.xml><?xml version="1.0" encoding="utf-8"?>
<ds:datastoreItem xmlns:ds="http://schemas.openxmlformats.org/officeDocument/2006/customXml" ds:itemID="{1CFFAEFB-C3E6-4717-848B-D64E862D2B60}"/>
</file>

<file path=customXml/itemProps4.xml><?xml version="1.0" encoding="utf-8"?>
<ds:datastoreItem xmlns:ds="http://schemas.openxmlformats.org/officeDocument/2006/customXml" ds:itemID="{A3C3B616-135B-4C7C-A99B-91EFCBDD424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10</revision>
  <lastPrinted>2019-02-06T12:12:00.0000000Z</lastPrinted>
  <dcterms:created xsi:type="dcterms:W3CDTF">2021-10-18T11:40:00.0000000Z</dcterms:created>
  <dcterms:modified xsi:type="dcterms:W3CDTF">2026-03-13T13:36:24.5903991Z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